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73BBF196"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0D1061">
        <w:rPr>
          <w:rFonts w:cs="Arial"/>
          <w:sz w:val="24"/>
          <w:szCs w:val="24"/>
        </w:rPr>
        <w:t>9</w:t>
      </w:r>
      <w:r w:rsidR="00E3710E">
        <w:rPr>
          <w:rFonts w:cs="Arial"/>
          <w:sz w:val="24"/>
          <w:szCs w:val="24"/>
        </w:rPr>
        <w:t>-</w:t>
      </w:r>
      <w:r w:rsidR="00A214CA" w:rsidRPr="00007693">
        <w:rPr>
          <w:rFonts w:cs="Arial"/>
          <w:sz w:val="24"/>
          <w:szCs w:val="24"/>
        </w:rPr>
        <w:t>e</w:t>
      </w:r>
      <w:r w:rsidR="00E3710E">
        <w:rPr>
          <w:rFonts w:cs="Arial"/>
          <w:sz w:val="24"/>
          <w:szCs w:val="24"/>
          <w:lang w:val="de-DE"/>
        </w:rPr>
        <w:tab/>
      </w:r>
      <w:r w:rsidR="00D12BC0" w:rsidRPr="002B6D17">
        <w:rPr>
          <w:rFonts w:cs="Arial"/>
          <w:sz w:val="24"/>
          <w:szCs w:val="24"/>
          <w:lang w:val="de-DE"/>
        </w:rPr>
        <w:t>R4-21</w:t>
      </w:r>
      <w:r w:rsidR="002B6D17" w:rsidRPr="002B6D17">
        <w:rPr>
          <w:rFonts w:cs="Arial"/>
          <w:sz w:val="24"/>
          <w:szCs w:val="24"/>
          <w:lang w:val="de-DE"/>
        </w:rPr>
        <w:t>10767</w:t>
      </w:r>
    </w:p>
    <w:p w14:paraId="66DD69FE" w14:textId="4CAF34D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0D1061">
        <w:rPr>
          <w:rFonts w:cs="Arial"/>
          <w:sz w:val="24"/>
          <w:szCs w:val="24"/>
          <w:lang w:val="de-DE"/>
        </w:rPr>
        <w:t>May 19-27</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54E02760"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8522D0">
        <w:rPr>
          <w:rFonts w:ascii="Arial" w:hAnsi="Arial" w:cs="Arial"/>
          <w:sz w:val="24"/>
        </w:rPr>
        <w:t xml:space="preserve">Updated </w:t>
      </w:r>
      <w:r w:rsidR="00EB6E14" w:rsidRPr="00EB6E14">
        <w:rPr>
          <w:rFonts w:ascii="Arial" w:hAnsi="Arial" w:cs="Arial"/>
          <w:sz w:val="24"/>
        </w:rPr>
        <w:t>Simulation Results for NR-U PDSCH UE Demodulation Tests</w:t>
      </w:r>
    </w:p>
    <w:p w14:paraId="1B2DF783" w14:textId="77777777" w:rsidR="008522D0" w:rsidRDefault="00114431" w:rsidP="00114431">
      <w:pPr>
        <w:tabs>
          <w:tab w:val="left" w:pos="1985"/>
        </w:tabs>
        <w:ind w:left="1980" w:hanging="1980"/>
        <w:rPr>
          <w:rFonts w:ascii="Arial" w:hAnsi="Arial" w:cs="Arial"/>
          <w:sz w:val="24"/>
        </w:rPr>
      </w:pPr>
      <w:r w:rsidRPr="00007693">
        <w:rPr>
          <w:rFonts w:ascii="Arial" w:hAnsi="Arial" w:cs="Arial"/>
          <w:b/>
          <w:sz w:val="24"/>
        </w:rPr>
        <w:t>Agenda item:</w:t>
      </w:r>
      <w:r w:rsidRPr="00007693">
        <w:rPr>
          <w:rFonts w:ascii="Arial" w:hAnsi="Arial" w:cs="Arial"/>
          <w:sz w:val="24"/>
        </w:rPr>
        <w:tab/>
      </w:r>
      <w:r w:rsidR="008522D0" w:rsidRPr="008522D0">
        <w:rPr>
          <w:rFonts w:ascii="Arial" w:hAnsi="Arial" w:cs="Arial"/>
          <w:sz w:val="24"/>
        </w:rPr>
        <w:t>6.1.7.2</w:t>
      </w:r>
    </w:p>
    <w:p w14:paraId="748D2080" w14:textId="03CBA870"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50353D">
        <w:rPr>
          <w:rFonts w:ascii="Arial" w:hAnsi="Arial" w:cs="Arial"/>
          <w:sz w:val="24"/>
        </w:rPr>
        <w:t>Information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0D4E9F59" w14:textId="77777777" w:rsidR="0050353D" w:rsidRDefault="00F7351C" w:rsidP="001971F3">
      <w:r>
        <w:t>In the last meeting</w:t>
      </w:r>
      <w:r w:rsidR="0086555F">
        <w:t xml:space="preserve"> </w:t>
      </w:r>
      <w:r w:rsidR="0050353D">
        <w:t>the baseline</w:t>
      </w:r>
      <w:r w:rsidR="0086555F">
        <w:t xml:space="preserve"> simulation assumptions </w:t>
      </w:r>
      <w:r w:rsidR="0050353D">
        <w:t xml:space="preserve">for PDSCH </w:t>
      </w:r>
      <w:r w:rsidR="0086555F">
        <w:t xml:space="preserve">were </w:t>
      </w:r>
      <w:r w:rsidR="0050353D">
        <w:t xml:space="preserve">updated </w:t>
      </w:r>
      <w:r w:rsidR="0086555F">
        <w:t xml:space="preserve">as </w:t>
      </w:r>
      <w:r w:rsidR="0050353D">
        <w:t xml:space="preserve">shown </w:t>
      </w:r>
      <w:r w:rsidR="0086555F">
        <w:t xml:space="preserve">in the WF [1]. </w:t>
      </w:r>
      <w:r w:rsidR="00022B80" w:rsidRPr="00F7351C">
        <w:t xml:space="preserve">This paper will </w:t>
      </w:r>
      <w:r w:rsidR="005B2F71" w:rsidRPr="00F7351C">
        <w:t xml:space="preserve">present our </w:t>
      </w:r>
      <w:r w:rsidRPr="00F7351C">
        <w:t>simulation result</w:t>
      </w:r>
      <w:r w:rsidR="00E67A32">
        <w:t xml:space="preserve">s separately </w:t>
      </w:r>
      <w:r w:rsidR="0086555F">
        <w:t xml:space="preserve">for the </w:t>
      </w:r>
      <w:r w:rsidR="00E67A32">
        <w:t>various options proposed</w:t>
      </w:r>
      <w:r w:rsidR="00CF4FB1" w:rsidRPr="00F7351C">
        <w:t xml:space="preserve">. </w:t>
      </w:r>
    </w:p>
    <w:p w14:paraId="5B24D520" w14:textId="264D6429" w:rsidR="008C3BA8" w:rsidRPr="00F7351C" w:rsidRDefault="0050353D" w:rsidP="001971F3">
      <w:r>
        <w:t>For the Peak Throughput computation, the same approach similar used in our previous simulation results submission [</w:t>
      </w:r>
      <w:r w:rsidR="00F5647F">
        <w:t>2</w:t>
      </w:r>
      <w:r>
        <w:t>] has been used.</w:t>
      </w:r>
    </w:p>
    <w:p w14:paraId="2F5BE60F" w14:textId="77777777" w:rsidR="004032C0" w:rsidRDefault="004032C0" w:rsidP="000C002D">
      <w:pPr>
        <w:rPr>
          <w:b/>
          <w:bCs/>
          <w:lang w:val="en-GB"/>
        </w:rPr>
      </w:pPr>
    </w:p>
    <w:p w14:paraId="491ED7BF" w14:textId="55A3C9AA" w:rsidR="007263E8" w:rsidRPr="00903287" w:rsidRDefault="00C467D1" w:rsidP="00903287">
      <w:pPr>
        <w:pStyle w:val="Heading1"/>
        <w:tabs>
          <w:tab w:val="clear" w:pos="7902"/>
          <w:tab w:val="num" w:pos="360"/>
        </w:tabs>
        <w:ind w:hanging="7902"/>
        <w:rPr>
          <w:rFonts w:cs="Arial"/>
          <w:lang w:val="en-US"/>
        </w:rPr>
      </w:pPr>
      <w:r>
        <w:rPr>
          <w:rFonts w:cs="Arial"/>
          <w:lang w:val="en-US"/>
        </w:rPr>
        <w:t>Simulation Results</w:t>
      </w:r>
      <w:r w:rsidR="004032C0">
        <w:rPr>
          <w:rFonts w:cs="Arial"/>
          <w:lang w:val="en-US"/>
        </w:rPr>
        <w:t xml:space="preserve"> for 2R</w:t>
      </w:r>
      <w:r w:rsidR="00903287">
        <w:rPr>
          <w:rFonts w:cs="Arial"/>
          <w:lang w:val="en-US"/>
        </w:rPr>
        <w:t>X</w:t>
      </w:r>
    </w:p>
    <w:tbl>
      <w:tblPr>
        <w:tblStyle w:val="TableGrid"/>
        <w:tblpPr w:leftFromText="180" w:rightFromText="180" w:vertAnchor="text" w:horzAnchor="margin" w:tblpY="445"/>
        <w:tblW w:w="0" w:type="auto"/>
        <w:tblLook w:val="04A0" w:firstRow="1" w:lastRow="0" w:firstColumn="1" w:lastColumn="0" w:noHBand="0" w:noVBand="1"/>
      </w:tblPr>
      <w:tblGrid>
        <w:gridCol w:w="1435"/>
        <w:gridCol w:w="3150"/>
        <w:gridCol w:w="1976"/>
      </w:tblGrid>
      <w:tr w:rsidR="000816DD" w14:paraId="6E47D787" w14:textId="77777777" w:rsidTr="003D2A0C">
        <w:tc>
          <w:tcPr>
            <w:tcW w:w="1435" w:type="dxa"/>
          </w:tcPr>
          <w:p w14:paraId="4B590ABC" w14:textId="77777777" w:rsidR="000816DD" w:rsidRPr="00D0068A" w:rsidRDefault="000816DD" w:rsidP="00903287">
            <w:pPr>
              <w:jc w:val="center"/>
              <w:rPr>
                <w:b/>
                <w:bCs/>
              </w:rPr>
            </w:pPr>
            <w:r w:rsidRPr="00D0068A">
              <w:rPr>
                <w:b/>
                <w:bCs/>
              </w:rPr>
              <w:t>CBW [MHz]</w:t>
            </w:r>
          </w:p>
        </w:tc>
        <w:tc>
          <w:tcPr>
            <w:tcW w:w="3150" w:type="dxa"/>
          </w:tcPr>
          <w:p w14:paraId="6CA9470E" w14:textId="77777777" w:rsidR="000816DD" w:rsidRPr="00D0068A" w:rsidRDefault="000816DD" w:rsidP="00903287">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3517D4B4" w14:textId="77777777" w:rsidR="000816DD" w:rsidRPr="00D0068A" w:rsidRDefault="000816DD" w:rsidP="00903287">
            <w:pPr>
              <w:jc w:val="center"/>
              <w:rPr>
                <w:b/>
                <w:bCs/>
              </w:rPr>
            </w:pPr>
            <w:r w:rsidRPr="00D0068A">
              <w:rPr>
                <w:b/>
                <w:bCs/>
              </w:rPr>
              <w:t>Impairment SNR [dB]</w:t>
            </w:r>
          </w:p>
        </w:tc>
      </w:tr>
      <w:tr w:rsidR="000816DD" w14:paraId="253EF666" w14:textId="77777777" w:rsidTr="003D2A0C">
        <w:tc>
          <w:tcPr>
            <w:tcW w:w="1435" w:type="dxa"/>
          </w:tcPr>
          <w:p w14:paraId="55244396" w14:textId="77777777" w:rsidR="000816DD" w:rsidRDefault="000816DD" w:rsidP="00903287">
            <w:r>
              <w:t>20</w:t>
            </w:r>
          </w:p>
        </w:tc>
        <w:tc>
          <w:tcPr>
            <w:tcW w:w="3150" w:type="dxa"/>
          </w:tcPr>
          <w:p w14:paraId="5492884E" w14:textId="77777777" w:rsidR="000816DD" w:rsidRDefault="000816DD" w:rsidP="00903287">
            <w:r>
              <w:t>11.2</w:t>
            </w:r>
          </w:p>
        </w:tc>
        <w:tc>
          <w:tcPr>
            <w:tcW w:w="1976" w:type="dxa"/>
          </w:tcPr>
          <w:p w14:paraId="1483F447" w14:textId="77777777" w:rsidR="000816DD" w:rsidRDefault="000816DD" w:rsidP="00903287">
            <w:r>
              <w:t>13.2</w:t>
            </w:r>
          </w:p>
        </w:tc>
      </w:tr>
      <w:tr w:rsidR="000816DD" w14:paraId="052042F8" w14:textId="77777777" w:rsidTr="003D2A0C">
        <w:tc>
          <w:tcPr>
            <w:tcW w:w="1435" w:type="dxa"/>
          </w:tcPr>
          <w:p w14:paraId="7B7F8024" w14:textId="77777777" w:rsidR="000816DD" w:rsidRDefault="000816DD" w:rsidP="00903287">
            <w:r>
              <w:t>40</w:t>
            </w:r>
          </w:p>
        </w:tc>
        <w:tc>
          <w:tcPr>
            <w:tcW w:w="3150" w:type="dxa"/>
          </w:tcPr>
          <w:p w14:paraId="4434AEC5" w14:textId="77777777" w:rsidR="000816DD" w:rsidRDefault="000816DD" w:rsidP="00903287">
            <w:r>
              <w:t>11.3</w:t>
            </w:r>
          </w:p>
        </w:tc>
        <w:tc>
          <w:tcPr>
            <w:tcW w:w="1976" w:type="dxa"/>
          </w:tcPr>
          <w:p w14:paraId="3421860C" w14:textId="77777777" w:rsidR="000816DD" w:rsidRDefault="000816DD" w:rsidP="00903287">
            <w:r>
              <w:t>13.3</w:t>
            </w:r>
          </w:p>
        </w:tc>
      </w:tr>
      <w:tr w:rsidR="000816DD" w14:paraId="7BEEFF7A" w14:textId="77777777" w:rsidTr="003D2A0C">
        <w:tc>
          <w:tcPr>
            <w:tcW w:w="1435" w:type="dxa"/>
          </w:tcPr>
          <w:p w14:paraId="41B5D7F2" w14:textId="77777777" w:rsidR="000816DD" w:rsidRDefault="000816DD" w:rsidP="00903287">
            <w:r>
              <w:t>60</w:t>
            </w:r>
          </w:p>
        </w:tc>
        <w:tc>
          <w:tcPr>
            <w:tcW w:w="3150" w:type="dxa"/>
          </w:tcPr>
          <w:p w14:paraId="050FA9F7" w14:textId="77777777" w:rsidR="000816DD" w:rsidRDefault="000816DD" w:rsidP="00903287">
            <w:r>
              <w:t>11.5</w:t>
            </w:r>
          </w:p>
        </w:tc>
        <w:tc>
          <w:tcPr>
            <w:tcW w:w="1976" w:type="dxa"/>
          </w:tcPr>
          <w:p w14:paraId="44F8129E" w14:textId="77777777" w:rsidR="000816DD" w:rsidRDefault="000816DD" w:rsidP="00903287">
            <w:r>
              <w:t>13.5</w:t>
            </w:r>
          </w:p>
        </w:tc>
      </w:tr>
      <w:tr w:rsidR="000816DD" w14:paraId="5B6E15DA" w14:textId="77777777" w:rsidTr="003D2A0C">
        <w:tc>
          <w:tcPr>
            <w:tcW w:w="1435" w:type="dxa"/>
          </w:tcPr>
          <w:p w14:paraId="1ACBE17C" w14:textId="77777777" w:rsidR="000816DD" w:rsidRDefault="000816DD" w:rsidP="00903287">
            <w:r>
              <w:t>80</w:t>
            </w:r>
          </w:p>
        </w:tc>
        <w:tc>
          <w:tcPr>
            <w:tcW w:w="3150" w:type="dxa"/>
          </w:tcPr>
          <w:p w14:paraId="0AF3D99C" w14:textId="77777777" w:rsidR="000816DD" w:rsidRDefault="000816DD" w:rsidP="00903287">
            <w:r>
              <w:t>11.8</w:t>
            </w:r>
          </w:p>
        </w:tc>
        <w:tc>
          <w:tcPr>
            <w:tcW w:w="1976" w:type="dxa"/>
          </w:tcPr>
          <w:p w14:paraId="47EFF3F0" w14:textId="77777777" w:rsidR="000816DD" w:rsidRDefault="000816DD" w:rsidP="00903287">
            <w:r>
              <w:t>13.8</w:t>
            </w:r>
          </w:p>
        </w:tc>
      </w:tr>
    </w:tbl>
    <w:p w14:paraId="2EA0D060" w14:textId="29A8094D" w:rsidR="000103B7" w:rsidRDefault="000103B7" w:rsidP="008625C0">
      <w:pPr>
        <w:rPr>
          <w:lang w:val="en-GB"/>
        </w:rPr>
      </w:pPr>
    </w:p>
    <w:p w14:paraId="2E79A00C" w14:textId="0AFDB45E" w:rsidR="000816DD" w:rsidRDefault="000816DD" w:rsidP="008625C0">
      <w:pPr>
        <w:rPr>
          <w:lang w:val="en-GB"/>
        </w:rPr>
      </w:pPr>
    </w:p>
    <w:p w14:paraId="41FD42FB" w14:textId="2BFF5FF1" w:rsidR="000816DD" w:rsidRDefault="000816DD" w:rsidP="008625C0">
      <w:pPr>
        <w:rPr>
          <w:lang w:val="en-GB"/>
        </w:rPr>
      </w:pPr>
    </w:p>
    <w:p w14:paraId="7F106256" w14:textId="32996984" w:rsidR="000816DD" w:rsidRDefault="000816DD" w:rsidP="008625C0">
      <w:pPr>
        <w:rPr>
          <w:lang w:val="en-GB"/>
        </w:rPr>
      </w:pPr>
    </w:p>
    <w:p w14:paraId="4271B290" w14:textId="77777777" w:rsidR="000816DD" w:rsidRDefault="000816DD" w:rsidP="008625C0">
      <w:pPr>
        <w:rPr>
          <w:lang w:val="en-GB"/>
        </w:rPr>
      </w:pPr>
    </w:p>
    <w:p w14:paraId="07209CBB" w14:textId="3CDE94DD" w:rsidR="00D8186D" w:rsidRDefault="00D8186D" w:rsidP="007263E8">
      <w:pPr>
        <w:rPr>
          <w:rFonts w:ascii="Arial" w:hAnsi="Arial" w:cs="Arial"/>
        </w:rPr>
      </w:pPr>
    </w:p>
    <w:p w14:paraId="4201BDD9" w14:textId="77777777" w:rsidR="003D2A0C" w:rsidRDefault="003D2A0C" w:rsidP="007263E8">
      <w:pPr>
        <w:rPr>
          <w:rFonts w:ascii="Arial" w:hAnsi="Arial" w:cs="Arial"/>
        </w:rPr>
      </w:pPr>
    </w:p>
    <w:p w14:paraId="70748EDE" w14:textId="77777777" w:rsidR="000816DD" w:rsidRPr="00007693" w:rsidRDefault="000816DD" w:rsidP="007263E8">
      <w:pPr>
        <w:rPr>
          <w:rFonts w:ascii="Arial" w:hAnsi="Arial" w:cs="Arial"/>
        </w:rPr>
      </w:pPr>
    </w:p>
    <w:tbl>
      <w:tblPr>
        <w:tblStyle w:val="TableGrid"/>
        <w:tblpPr w:leftFromText="180" w:rightFromText="180" w:vertAnchor="text" w:horzAnchor="margin" w:tblpY="1386"/>
        <w:tblW w:w="0" w:type="auto"/>
        <w:tblLook w:val="04A0" w:firstRow="1" w:lastRow="0" w:firstColumn="1" w:lastColumn="0" w:noHBand="0" w:noVBand="1"/>
      </w:tblPr>
      <w:tblGrid>
        <w:gridCol w:w="1435"/>
        <w:gridCol w:w="3780"/>
        <w:gridCol w:w="1620"/>
      </w:tblGrid>
      <w:tr w:rsidR="000103B7" w14:paraId="4314BA64" w14:textId="77777777" w:rsidTr="000103B7">
        <w:tc>
          <w:tcPr>
            <w:tcW w:w="1435" w:type="dxa"/>
          </w:tcPr>
          <w:p w14:paraId="6015F771" w14:textId="77777777" w:rsidR="000103B7" w:rsidRPr="00D0068A" w:rsidRDefault="000103B7" w:rsidP="009A18C0">
            <w:pPr>
              <w:jc w:val="center"/>
              <w:rPr>
                <w:b/>
                <w:bCs/>
              </w:rPr>
            </w:pPr>
            <w:r w:rsidRPr="00D0068A">
              <w:rPr>
                <w:b/>
                <w:bCs/>
              </w:rPr>
              <w:t>CBW [MHz]</w:t>
            </w:r>
          </w:p>
        </w:tc>
        <w:tc>
          <w:tcPr>
            <w:tcW w:w="3780" w:type="dxa"/>
          </w:tcPr>
          <w:p w14:paraId="52087679" w14:textId="77777777" w:rsidR="000103B7" w:rsidRPr="00D0068A" w:rsidRDefault="000103B7" w:rsidP="009A18C0">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620" w:type="dxa"/>
          </w:tcPr>
          <w:p w14:paraId="29B5EB68" w14:textId="77777777" w:rsidR="000103B7" w:rsidRPr="00D0068A" w:rsidRDefault="000103B7" w:rsidP="009A18C0">
            <w:pPr>
              <w:jc w:val="center"/>
              <w:rPr>
                <w:b/>
                <w:bCs/>
              </w:rPr>
            </w:pPr>
            <w:r w:rsidRPr="00D0068A">
              <w:rPr>
                <w:b/>
                <w:bCs/>
              </w:rPr>
              <w:t>Impairment SNR [dB]</w:t>
            </w:r>
          </w:p>
        </w:tc>
      </w:tr>
      <w:tr w:rsidR="000103B7" w14:paraId="32937177" w14:textId="77777777" w:rsidTr="000103B7">
        <w:tc>
          <w:tcPr>
            <w:tcW w:w="1435" w:type="dxa"/>
          </w:tcPr>
          <w:p w14:paraId="0D3F5E5B" w14:textId="77777777" w:rsidR="000103B7" w:rsidRDefault="000103B7" w:rsidP="009A18C0">
            <w:r>
              <w:t>20</w:t>
            </w:r>
          </w:p>
        </w:tc>
        <w:tc>
          <w:tcPr>
            <w:tcW w:w="3780" w:type="dxa"/>
          </w:tcPr>
          <w:p w14:paraId="2D91E5F6" w14:textId="77777777" w:rsidR="000103B7" w:rsidRDefault="000103B7" w:rsidP="009A18C0">
            <w:r>
              <w:t>6.4</w:t>
            </w:r>
          </w:p>
        </w:tc>
        <w:tc>
          <w:tcPr>
            <w:tcW w:w="1620" w:type="dxa"/>
          </w:tcPr>
          <w:p w14:paraId="512FD1E0" w14:textId="77777777" w:rsidR="000103B7" w:rsidRDefault="000103B7" w:rsidP="009A18C0">
            <w:r>
              <w:t>8.4</w:t>
            </w:r>
          </w:p>
        </w:tc>
      </w:tr>
      <w:tr w:rsidR="000103B7" w14:paraId="1F8D1765" w14:textId="77777777" w:rsidTr="000103B7">
        <w:tc>
          <w:tcPr>
            <w:tcW w:w="1435" w:type="dxa"/>
          </w:tcPr>
          <w:p w14:paraId="5D74BC11" w14:textId="77777777" w:rsidR="000103B7" w:rsidRDefault="000103B7" w:rsidP="009A18C0">
            <w:r>
              <w:t>40</w:t>
            </w:r>
          </w:p>
        </w:tc>
        <w:tc>
          <w:tcPr>
            <w:tcW w:w="3780" w:type="dxa"/>
          </w:tcPr>
          <w:p w14:paraId="10C38103" w14:textId="77777777" w:rsidR="000103B7" w:rsidRDefault="000103B7" w:rsidP="009A18C0">
            <w:r>
              <w:t>6.4</w:t>
            </w:r>
          </w:p>
        </w:tc>
        <w:tc>
          <w:tcPr>
            <w:tcW w:w="1620" w:type="dxa"/>
          </w:tcPr>
          <w:p w14:paraId="3738F7F4" w14:textId="77777777" w:rsidR="000103B7" w:rsidRDefault="000103B7" w:rsidP="009A18C0">
            <w:r>
              <w:t>8.4</w:t>
            </w:r>
          </w:p>
        </w:tc>
      </w:tr>
      <w:tr w:rsidR="000103B7" w14:paraId="478151E9" w14:textId="77777777" w:rsidTr="000103B7">
        <w:tc>
          <w:tcPr>
            <w:tcW w:w="1435" w:type="dxa"/>
          </w:tcPr>
          <w:p w14:paraId="02C749AC" w14:textId="77777777" w:rsidR="000103B7" w:rsidRDefault="000103B7" w:rsidP="009A18C0">
            <w:r>
              <w:t>60</w:t>
            </w:r>
          </w:p>
        </w:tc>
        <w:tc>
          <w:tcPr>
            <w:tcW w:w="3780" w:type="dxa"/>
          </w:tcPr>
          <w:p w14:paraId="758D28E2" w14:textId="0924E650" w:rsidR="000103B7" w:rsidRDefault="000103B7" w:rsidP="009A18C0">
            <w:r>
              <w:t>6.6</w:t>
            </w:r>
          </w:p>
        </w:tc>
        <w:tc>
          <w:tcPr>
            <w:tcW w:w="1620" w:type="dxa"/>
          </w:tcPr>
          <w:p w14:paraId="436652BF" w14:textId="23CEFC7F" w:rsidR="000103B7" w:rsidRDefault="000103B7" w:rsidP="009A18C0">
            <w:r>
              <w:t>8.6</w:t>
            </w:r>
          </w:p>
        </w:tc>
      </w:tr>
      <w:tr w:rsidR="000103B7" w14:paraId="571D035C" w14:textId="77777777" w:rsidTr="000103B7">
        <w:tc>
          <w:tcPr>
            <w:tcW w:w="1435" w:type="dxa"/>
          </w:tcPr>
          <w:p w14:paraId="47304065" w14:textId="77777777" w:rsidR="000103B7" w:rsidRDefault="000103B7" w:rsidP="009A18C0">
            <w:r>
              <w:t>80</w:t>
            </w:r>
          </w:p>
        </w:tc>
        <w:tc>
          <w:tcPr>
            <w:tcW w:w="3780" w:type="dxa"/>
          </w:tcPr>
          <w:p w14:paraId="5F744379" w14:textId="7D3E19E1" w:rsidR="000103B7" w:rsidRDefault="000103B7" w:rsidP="009A18C0">
            <w:r>
              <w:t>7.0</w:t>
            </w:r>
          </w:p>
        </w:tc>
        <w:tc>
          <w:tcPr>
            <w:tcW w:w="1620" w:type="dxa"/>
          </w:tcPr>
          <w:p w14:paraId="0A4D6B60" w14:textId="7FDAD004" w:rsidR="000103B7" w:rsidRDefault="000103B7" w:rsidP="009A18C0">
            <w:r>
              <w:t>9.0</w:t>
            </w:r>
          </w:p>
        </w:tc>
      </w:tr>
    </w:tbl>
    <w:p w14:paraId="4E7EBB24" w14:textId="311ADF40" w:rsidR="00243584" w:rsidRDefault="00243584" w:rsidP="003454CD">
      <w:pPr>
        <w:pStyle w:val="Heading1"/>
        <w:tabs>
          <w:tab w:val="clear" w:pos="7902"/>
          <w:tab w:val="num" w:pos="360"/>
        </w:tabs>
        <w:ind w:hanging="7902"/>
        <w:rPr>
          <w:rFonts w:cs="Arial"/>
          <w:lang w:val="en-US"/>
        </w:rPr>
      </w:pPr>
      <w:r>
        <w:rPr>
          <w:rFonts w:cs="Arial"/>
          <w:lang w:val="en-US"/>
        </w:rPr>
        <w:t>Simulation Results for 4 RX</w:t>
      </w:r>
    </w:p>
    <w:p w14:paraId="6EF359B6" w14:textId="77777777" w:rsidR="00C52B0B" w:rsidRPr="00C52B0B" w:rsidRDefault="00C52B0B" w:rsidP="00C52B0B"/>
    <w:p w14:paraId="5AD9C173" w14:textId="0F35478D" w:rsidR="00E41459" w:rsidRDefault="00E41459" w:rsidP="0038238B">
      <w:pPr>
        <w:pStyle w:val="Heading1"/>
        <w:tabs>
          <w:tab w:val="clear" w:pos="7902"/>
          <w:tab w:val="num" w:pos="360"/>
        </w:tabs>
        <w:ind w:hanging="7902"/>
        <w:rPr>
          <w:rFonts w:cs="Arial"/>
          <w:lang w:val="en-US"/>
        </w:rPr>
      </w:pPr>
      <w:r>
        <w:rPr>
          <w:rFonts w:cs="Arial"/>
          <w:lang w:val="en-US"/>
        </w:rPr>
        <w:lastRenderedPageBreak/>
        <w:t>Conclusions</w:t>
      </w:r>
    </w:p>
    <w:p w14:paraId="525B825A" w14:textId="2C63D226" w:rsidR="00E41459" w:rsidRPr="00E41459" w:rsidRDefault="00E41459" w:rsidP="00E41459">
      <w:r>
        <w:t>This paper provides simulation results for the PDSCH Demodulation Tests proposed for NR-U UE Demod.</w:t>
      </w:r>
    </w:p>
    <w:p w14:paraId="3FC98EF9" w14:textId="5FEB243A"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B7158EF" w14:textId="1CEC5E6D" w:rsidR="00886F6F" w:rsidRDefault="00886F6F" w:rsidP="00886F6F">
      <w:pPr>
        <w:rPr>
          <w:rFonts w:ascii="Arial" w:hAnsi="Arial" w:cs="Arial"/>
          <w:sz w:val="24"/>
          <w:szCs w:val="24"/>
        </w:rPr>
      </w:pPr>
      <w:r>
        <w:rPr>
          <w:rFonts w:ascii="Arial" w:hAnsi="Arial" w:cs="Arial"/>
          <w:sz w:val="24"/>
          <w:szCs w:val="24"/>
        </w:rPr>
        <w:t>[1] R4-2106173, “Way Forward on NR-U UE demodulation requirements”, 3GPP TSG RAN WG4 Meeting #98-bis-e, e-Meeting, April 12 – 20, 2021</w:t>
      </w:r>
      <w:r w:rsidR="008D4CC1">
        <w:rPr>
          <w:rFonts w:ascii="Arial" w:hAnsi="Arial" w:cs="Arial"/>
          <w:sz w:val="24"/>
          <w:szCs w:val="24"/>
        </w:rPr>
        <w:t>.</w:t>
      </w:r>
    </w:p>
    <w:p w14:paraId="4E33568A" w14:textId="58A9A921" w:rsidR="0050353D" w:rsidRPr="00007693" w:rsidRDefault="0050353D" w:rsidP="0050353D">
      <w:pPr>
        <w:rPr>
          <w:rFonts w:ascii="Arial" w:hAnsi="Arial" w:cs="Arial"/>
          <w:sz w:val="24"/>
          <w:szCs w:val="24"/>
        </w:rPr>
      </w:pPr>
      <w:r w:rsidRPr="00C467D1">
        <w:rPr>
          <w:rFonts w:ascii="Arial" w:hAnsi="Arial" w:cs="Arial"/>
          <w:sz w:val="24"/>
          <w:szCs w:val="24"/>
        </w:rPr>
        <w:t>[</w:t>
      </w:r>
      <w:r w:rsidR="00646FF2">
        <w:rPr>
          <w:rFonts w:ascii="Arial" w:hAnsi="Arial" w:cs="Arial"/>
          <w:sz w:val="24"/>
          <w:szCs w:val="24"/>
        </w:rPr>
        <w:t>2</w:t>
      </w:r>
      <w:r w:rsidRPr="00C467D1">
        <w:rPr>
          <w:rFonts w:ascii="Arial" w:hAnsi="Arial" w:cs="Arial"/>
          <w:sz w:val="24"/>
          <w:szCs w:val="24"/>
        </w:rPr>
        <w:t xml:space="preserve">] </w:t>
      </w:r>
      <w:r w:rsidR="00F5647F" w:rsidRPr="00F5647F">
        <w:rPr>
          <w:rFonts w:ascii="Arial" w:hAnsi="Arial" w:cs="Arial"/>
          <w:sz w:val="24"/>
          <w:szCs w:val="24"/>
        </w:rPr>
        <w:t>R4-2106471</w:t>
      </w:r>
      <w:r w:rsidRPr="00C467D1">
        <w:rPr>
          <w:rFonts w:ascii="Arial" w:hAnsi="Arial" w:cs="Arial"/>
          <w:sz w:val="24"/>
          <w:szCs w:val="24"/>
        </w:rPr>
        <w:t>, “</w:t>
      </w:r>
      <w:r w:rsidR="005B76B0" w:rsidRPr="005B76B0">
        <w:rPr>
          <w:rFonts w:ascii="Arial" w:hAnsi="Arial" w:cs="Arial"/>
          <w:sz w:val="24"/>
          <w:szCs w:val="24"/>
        </w:rPr>
        <w:t>Simulation Results for NR-U PDSCH UE Demodulation Tests</w:t>
      </w:r>
      <w:r w:rsidRPr="00C467D1">
        <w:rPr>
          <w:rFonts w:ascii="Arial" w:hAnsi="Arial" w:cs="Arial"/>
          <w:sz w:val="24"/>
          <w:szCs w:val="24"/>
        </w:rPr>
        <w:t>”, 3GPP TSG RAN WG4 Meeting #98-</w:t>
      </w:r>
      <w:r w:rsidR="005B76B0">
        <w:rPr>
          <w:rFonts w:ascii="Arial" w:hAnsi="Arial" w:cs="Arial"/>
          <w:sz w:val="24"/>
          <w:szCs w:val="24"/>
        </w:rPr>
        <w:t>bis-</w:t>
      </w:r>
      <w:r w:rsidRPr="00C467D1">
        <w:rPr>
          <w:rFonts w:ascii="Arial" w:hAnsi="Arial" w:cs="Arial"/>
          <w:sz w:val="24"/>
          <w:szCs w:val="24"/>
        </w:rPr>
        <w:t xml:space="preserve">e, e-Meeting, </w:t>
      </w:r>
      <w:r w:rsidR="00500039" w:rsidRPr="00500039">
        <w:rPr>
          <w:rFonts w:ascii="Arial" w:hAnsi="Arial" w:cs="Arial"/>
          <w:sz w:val="24"/>
          <w:szCs w:val="24"/>
        </w:rPr>
        <w:t>Apr 12-20, 2021</w:t>
      </w:r>
      <w:r w:rsidRPr="00C467D1">
        <w:rPr>
          <w:rFonts w:ascii="Arial" w:hAnsi="Arial" w:cs="Arial"/>
          <w:sz w:val="24"/>
          <w:szCs w:val="24"/>
        </w:rPr>
        <w:t>.</w:t>
      </w:r>
    </w:p>
    <w:p w14:paraId="31F990C3" w14:textId="77777777" w:rsidR="0050353D" w:rsidRPr="00007693" w:rsidRDefault="0050353D" w:rsidP="0038238B">
      <w:pPr>
        <w:rPr>
          <w:rFonts w:ascii="Arial" w:hAnsi="Arial" w:cs="Arial"/>
          <w:sz w:val="24"/>
          <w:szCs w:val="24"/>
        </w:rPr>
      </w:pPr>
    </w:p>
    <w:sectPr w:rsidR="0050353D"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FF56E" w14:textId="77777777" w:rsidR="00C86B81" w:rsidRDefault="00C86B81">
      <w:r>
        <w:separator/>
      </w:r>
    </w:p>
    <w:p w14:paraId="3737541A" w14:textId="77777777" w:rsidR="00C86B81" w:rsidRDefault="00C86B81"/>
  </w:endnote>
  <w:endnote w:type="continuationSeparator" w:id="0">
    <w:p w14:paraId="4D6928C4" w14:textId="77777777" w:rsidR="00C86B81" w:rsidRDefault="00C86B81">
      <w:r>
        <w:continuationSeparator/>
      </w:r>
    </w:p>
    <w:p w14:paraId="564DCE4E" w14:textId="77777777" w:rsidR="00C86B81" w:rsidRDefault="00C86B81"/>
  </w:endnote>
  <w:endnote w:type="continuationNotice" w:id="1">
    <w:p w14:paraId="7D4A7428" w14:textId="77777777" w:rsidR="00C86B81" w:rsidRDefault="00C86B81">
      <w:pPr>
        <w:spacing w:after="0"/>
      </w:pPr>
    </w:p>
    <w:p w14:paraId="2C570CB5" w14:textId="77777777" w:rsidR="00C86B81" w:rsidRDefault="00C86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DEFB5" w14:textId="77777777" w:rsidR="00C86B81" w:rsidRDefault="00C86B81">
      <w:r>
        <w:separator/>
      </w:r>
    </w:p>
    <w:p w14:paraId="2F41F2F5" w14:textId="77777777" w:rsidR="00C86B81" w:rsidRDefault="00C86B81"/>
  </w:footnote>
  <w:footnote w:type="continuationSeparator" w:id="0">
    <w:p w14:paraId="2EC9101C" w14:textId="77777777" w:rsidR="00C86B81" w:rsidRDefault="00C86B81">
      <w:r>
        <w:continuationSeparator/>
      </w:r>
    </w:p>
    <w:p w14:paraId="727BCC46" w14:textId="77777777" w:rsidR="00C86B81" w:rsidRDefault="00C86B81"/>
  </w:footnote>
  <w:footnote w:type="continuationNotice" w:id="1">
    <w:p w14:paraId="69FCA530" w14:textId="77777777" w:rsidR="00C86B81" w:rsidRDefault="00C86B81">
      <w:pPr>
        <w:spacing w:after="0"/>
      </w:pPr>
    </w:p>
    <w:p w14:paraId="1C5A1515" w14:textId="77777777" w:rsidR="00C86B81" w:rsidRDefault="00C86B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9"/>
  </w:num>
  <w:num w:numId="3">
    <w:abstractNumId w:val="38"/>
  </w:num>
  <w:num w:numId="4">
    <w:abstractNumId w:val="21"/>
  </w:num>
  <w:num w:numId="5">
    <w:abstractNumId w:val="12"/>
  </w:num>
  <w:num w:numId="6">
    <w:abstractNumId w:val="7"/>
  </w:num>
  <w:num w:numId="7">
    <w:abstractNumId w:val="27"/>
  </w:num>
  <w:num w:numId="8">
    <w:abstractNumId w:val="13"/>
  </w:num>
  <w:num w:numId="9">
    <w:abstractNumId w:val="20"/>
  </w:num>
  <w:num w:numId="10">
    <w:abstractNumId w:val="39"/>
  </w:num>
  <w:num w:numId="11">
    <w:abstractNumId w:val="5"/>
  </w:num>
  <w:num w:numId="12">
    <w:abstractNumId w:val="14"/>
  </w:num>
  <w:num w:numId="13">
    <w:abstractNumId w:val="11"/>
  </w:num>
  <w:num w:numId="14">
    <w:abstractNumId w:val="8"/>
  </w:num>
  <w:num w:numId="15">
    <w:abstractNumId w:val="34"/>
  </w:num>
  <w:num w:numId="16">
    <w:abstractNumId w:val="10"/>
  </w:num>
  <w:num w:numId="17">
    <w:abstractNumId w:val="4"/>
  </w:num>
  <w:num w:numId="18">
    <w:abstractNumId w:val="6"/>
  </w:num>
  <w:num w:numId="19">
    <w:abstractNumId w:val="30"/>
  </w:num>
  <w:num w:numId="20">
    <w:abstractNumId w:val="9"/>
  </w:num>
  <w:num w:numId="21">
    <w:abstractNumId w:val="37"/>
  </w:num>
  <w:num w:numId="22">
    <w:abstractNumId w:val="2"/>
  </w:num>
  <w:num w:numId="23">
    <w:abstractNumId w:val="25"/>
  </w:num>
  <w:num w:numId="24">
    <w:abstractNumId w:val="26"/>
  </w:num>
  <w:num w:numId="25">
    <w:abstractNumId w:val="24"/>
  </w:num>
  <w:num w:numId="26">
    <w:abstractNumId w:val="22"/>
    <w:lvlOverride w:ilvl="0">
      <w:startOverride w:val="1"/>
    </w:lvlOverride>
  </w:num>
  <w:num w:numId="27">
    <w:abstractNumId w:val="22"/>
    <w:lvlOverride w:ilvl="0"/>
    <w:lvlOverride w:ilvl="1">
      <w:startOverride w:val="1"/>
    </w:lvlOverride>
  </w:num>
  <w:num w:numId="28">
    <w:abstractNumId w:val="33"/>
  </w:num>
  <w:num w:numId="29">
    <w:abstractNumId w:val="35"/>
  </w:num>
  <w:num w:numId="30">
    <w:abstractNumId w:val="15"/>
  </w:num>
  <w:num w:numId="31">
    <w:abstractNumId w:val="3"/>
  </w:num>
  <w:num w:numId="32">
    <w:abstractNumId w:val="23"/>
  </w:num>
  <w:num w:numId="33">
    <w:abstractNumId w:val="19"/>
  </w:num>
  <w:num w:numId="34">
    <w:abstractNumId w:val="28"/>
  </w:num>
  <w:num w:numId="35">
    <w:abstractNumId w:val="1"/>
  </w:num>
  <w:num w:numId="36">
    <w:abstractNumId w:val="31"/>
  </w:num>
  <w:num w:numId="37">
    <w:abstractNumId w:val="32"/>
  </w:num>
  <w:num w:numId="38">
    <w:abstractNumId w:val="36"/>
  </w:num>
  <w:num w:numId="39">
    <w:abstractNumId w:val="0"/>
  </w:num>
  <w:num w:numId="40">
    <w:abstractNumId w:val="18"/>
  </w:num>
  <w:num w:numId="4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6110"/>
    <w:rsid w:val="00006186"/>
    <w:rsid w:val="00006198"/>
    <w:rsid w:val="000063A5"/>
    <w:rsid w:val="0000667F"/>
    <w:rsid w:val="00006710"/>
    <w:rsid w:val="00006C4A"/>
    <w:rsid w:val="000073EC"/>
    <w:rsid w:val="00007693"/>
    <w:rsid w:val="00007EC0"/>
    <w:rsid w:val="000103B7"/>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16DD"/>
    <w:rsid w:val="00082CE8"/>
    <w:rsid w:val="000837A5"/>
    <w:rsid w:val="00083DFD"/>
    <w:rsid w:val="000841A8"/>
    <w:rsid w:val="00084301"/>
    <w:rsid w:val="0008452A"/>
    <w:rsid w:val="00084A58"/>
    <w:rsid w:val="00084BE4"/>
    <w:rsid w:val="0008544F"/>
    <w:rsid w:val="00085B3A"/>
    <w:rsid w:val="00085C24"/>
    <w:rsid w:val="00085DB7"/>
    <w:rsid w:val="0008682B"/>
    <w:rsid w:val="00086BD8"/>
    <w:rsid w:val="00086D0E"/>
    <w:rsid w:val="00087212"/>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5AF6"/>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02D"/>
    <w:rsid w:val="000C084C"/>
    <w:rsid w:val="000C086D"/>
    <w:rsid w:val="000C0B1F"/>
    <w:rsid w:val="000C1B09"/>
    <w:rsid w:val="000C1EBE"/>
    <w:rsid w:val="000C1F3E"/>
    <w:rsid w:val="000C3C7B"/>
    <w:rsid w:val="000C41D5"/>
    <w:rsid w:val="000C4A55"/>
    <w:rsid w:val="000C4A8B"/>
    <w:rsid w:val="000C505B"/>
    <w:rsid w:val="000C5396"/>
    <w:rsid w:val="000C5884"/>
    <w:rsid w:val="000C5EE5"/>
    <w:rsid w:val="000C655C"/>
    <w:rsid w:val="000C6650"/>
    <w:rsid w:val="000C6CBF"/>
    <w:rsid w:val="000C73B4"/>
    <w:rsid w:val="000C7E14"/>
    <w:rsid w:val="000D00FA"/>
    <w:rsid w:val="000D01BA"/>
    <w:rsid w:val="000D1061"/>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4C2"/>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56E5"/>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6A9"/>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D5"/>
    <w:rsid w:val="00207FDB"/>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584"/>
    <w:rsid w:val="002436F0"/>
    <w:rsid w:val="00243EA5"/>
    <w:rsid w:val="002441B9"/>
    <w:rsid w:val="00244849"/>
    <w:rsid w:val="00245579"/>
    <w:rsid w:val="00245810"/>
    <w:rsid w:val="002461C3"/>
    <w:rsid w:val="002473F0"/>
    <w:rsid w:val="0024788C"/>
    <w:rsid w:val="0025099F"/>
    <w:rsid w:val="00251B67"/>
    <w:rsid w:val="00251D61"/>
    <w:rsid w:val="00252058"/>
    <w:rsid w:val="00252C9A"/>
    <w:rsid w:val="0025346C"/>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15EB"/>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7F9"/>
    <w:rsid w:val="002A3BFD"/>
    <w:rsid w:val="002A490B"/>
    <w:rsid w:val="002A4B24"/>
    <w:rsid w:val="002A5433"/>
    <w:rsid w:val="002A5A2D"/>
    <w:rsid w:val="002A679B"/>
    <w:rsid w:val="002A6ED0"/>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6D17"/>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4C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18E6"/>
    <w:rsid w:val="003C2936"/>
    <w:rsid w:val="003C2F7F"/>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0C"/>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2C0"/>
    <w:rsid w:val="00403F04"/>
    <w:rsid w:val="00403F22"/>
    <w:rsid w:val="00404338"/>
    <w:rsid w:val="004045B3"/>
    <w:rsid w:val="00404D23"/>
    <w:rsid w:val="004056A3"/>
    <w:rsid w:val="00405F8D"/>
    <w:rsid w:val="00406FFD"/>
    <w:rsid w:val="004073F3"/>
    <w:rsid w:val="004079A4"/>
    <w:rsid w:val="00407A37"/>
    <w:rsid w:val="00407A40"/>
    <w:rsid w:val="0041007C"/>
    <w:rsid w:val="00410511"/>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5D78"/>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67"/>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5647"/>
    <w:rsid w:val="004A5EB8"/>
    <w:rsid w:val="004A6F6E"/>
    <w:rsid w:val="004A7B1E"/>
    <w:rsid w:val="004B0B75"/>
    <w:rsid w:val="004B0F26"/>
    <w:rsid w:val="004B1F23"/>
    <w:rsid w:val="004B23C3"/>
    <w:rsid w:val="004B25D6"/>
    <w:rsid w:val="004B2827"/>
    <w:rsid w:val="004B2FC2"/>
    <w:rsid w:val="004B36A6"/>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E1A"/>
    <w:rsid w:val="004D18B0"/>
    <w:rsid w:val="004D1AB7"/>
    <w:rsid w:val="004D24FB"/>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039"/>
    <w:rsid w:val="005003DF"/>
    <w:rsid w:val="005007E2"/>
    <w:rsid w:val="00501352"/>
    <w:rsid w:val="00501A33"/>
    <w:rsid w:val="00501D13"/>
    <w:rsid w:val="005022F4"/>
    <w:rsid w:val="00502A3E"/>
    <w:rsid w:val="0050353D"/>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404"/>
    <w:rsid w:val="005167E8"/>
    <w:rsid w:val="00516961"/>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2BE"/>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DFE"/>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BAE"/>
    <w:rsid w:val="00582FA1"/>
    <w:rsid w:val="0058368D"/>
    <w:rsid w:val="005837A5"/>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3671"/>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6B0"/>
    <w:rsid w:val="005B792A"/>
    <w:rsid w:val="005B7B9A"/>
    <w:rsid w:val="005B7C6B"/>
    <w:rsid w:val="005C1017"/>
    <w:rsid w:val="005C1723"/>
    <w:rsid w:val="005C174C"/>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BC7"/>
    <w:rsid w:val="005F4FE7"/>
    <w:rsid w:val="005F5101"/>
    <w:rsid w:val="005F51D7"/>
    <w:rsid w:val="005F6291"/>
    <w:rsid w:val="005F71EF"/>
    <w:rsid w:val="005F76A4"/>
    <w:rsid w:val="005F7971"/>
    <w:rsid w:val="00600EAD"/>
    <w:rsid w:val="00601C9B"/>
    <w:rsid w:val="00601DA6"/>
    <w:rsid w:val="00603617"/>
    <w:rsid w:val="0060381F"/>
    <w:rsid w:val="00604657"/>
    <w:rsid w:val="006046B6"/>
    <w:rsid w:val="006049FD"/>
    <w:rsid w:val="00604A28"/>
    <w:rsid w:val="00605887"/>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1AA"/>
    <w:rsid w:val="006452C8"/>
    <w:rsid w:val="00645A51"/>
    <w:rsid w:val="00646FF2"/>
    <w:rsid w:val="006475CB"/>
    <w:rsid w:val="00647D90"/>
    <w:rsid w:val="00650B89"/>
    <w:rsid w:val="0065139B"/>
    <w:rsid w:val="006523AD"/>
    <w:rsid w:val="006523C6"/>
    <w:rsid w:val="0065251A"/>
    <w:rsid w:val="00652BD8"/>
    <w:rsid w:val="006551F3"/>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502"/>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02B"/>
    <w:rsid w:val="006E249F"/>
    <w:rsid w:val="006E27C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097"/>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A5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25F"/>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1F96"/>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71C3"/>
    <w:rsid w:val="0077791A"/>
    <w:rsid w:val="00777E61"/>
    <w:rsid w:val="007810F2"/>
    <w:rsid w:val="007815F4"/>
    <w:rsid w:val="00782785"/>
    <w:rsid w:val="00782A0F"/>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3D4"/>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AB1"/>
    <w:rsid w:val="00801B67"/>
    <w:rsid w:val="00801C4B"/>
    <w:rsid w:val="00801D20"/>
    <w:rsid w:val="00801D46"/>
    <w:rsid w:val="00803B8E"/>
    <w:rsid w:val="00803BB2"/>
    <w:rsid w:val="0080425F"/>
    <w:rsid w:val="008042E7"/>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31"/>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2D0"/>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25C0"/>
    <w:rsid w:val="008632C0"/>
    <w:rsid w:val="008641E1"/>
    <w:rsid w:val="0086474B"/>
    <w:rsid w:val="0086555F"/>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6E2C"/>
    <w:rsid w:val="00886F6F"/>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CAC"/>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2BF"/>
    <w:rsid w:val="008B13DF"/>
    <w:rsid w:val="008B1B08"/>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4CC1"/>
    <w:rsid w:val="008D53CA"/>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287"/>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260"/>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4A4"/>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2FAC"/>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980"/>
    <w:rsid w:val="00971DBA"/>
    <w:rsid w:val="00971F5E"/>
    <w:rsid w:val="00972327"/>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440"/>
    <w:rsid w:val="00993E0F"/>
    <w:rsid w:val="0099502F"/>
    <w:rsid w:val="0099528A"/>
    <w:rsid w:val="00996CD1"/>
    <w:rsid w:val="0099731F"/>
    <w:rsid w:val="0099797E"/>
    <w:rsid w:val="00997E2A"/>
    <w:rsid w:val="009A015F"/>
    <w:rsid w:val="009A01D8"/>
    <w:rsid w:val="009A0750"/>
    <w:rsid w:val="009A1247"/>
    <w:rsid w:val="009A14E4"/>
    <w:rsid w:val="009A18C0"/>
    <w:rsid w:val="009A245D"/>
    <w:rsid w:val="009A2A54"/>
    <w:rsid w:val="009A3970"/>
    <w:rsid w:val="009A3C45"/>
    <w:rsid w:val="009A42BC"/>
    <w:rsid w:val="009A4651"/>
    <w:rsid w:val="009A49A2"/>
    <w:rsid w:val="009A4D02"/>
    <w:rsid w:val="009A55A2"/>
    <w:rsid w:val="009A6049"/>
    <w:rsid w:val="009A7566"/>
    <w:rsid w:val="009B0165"/>
    <w:rsid w:val="009B069B"/>
    <w:rsid w:val="009B14B6"/>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2E3C"/>
    <w:rsid w:val="009F36F2"/>
    <w:rsid w:val="009F3907"/>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F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B89"/>
    <w:rsid w:val="00A85EF8"/>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06D"/>
    <w:rsid w:val="00AC243C"/>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0FD"/>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2FD9"/>
    <w:rsid w:val="00B137BA"/>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011"/>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4D1D"/>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57E7E"/>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02D"/>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59D"/>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67D1"/>
    <w:rsid w:val="00C4726B"/>
    <w:rsid w:val="00C47419"/>
    <w:rsid w:val="00C47D36"/>
    <w:rsid w:val="00C5045C"/>
    <w:rsid w:val="00C50A1D"/>
    <w:rsid w:val="00C5122A"/>
    <w:rsid w:val="00C517EC"/>
    <w:rsid w:val="00C52110"/>
    <w:rsid w:val="00C52B0B"/>
    <w:rsid w:val="00C52CCA"/>
    <w:rsid w:val="00C53799"/>
    <w:rsid w:val="00C5396A"/>
    <w:rsid w:val="00C541D2"/>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ED1"/>
    <w:rsid w:val="00C86592"/>
    <w:rsid w:val="00C86B81"/>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84C"/>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7D73"/>
    <w:rsid w:val="00D004D9"/>
    <w:rsid w:val="00D0068A"/>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BC0"/>
    <w:rsid w:val="00D12EF1"/>
    <w:rsid w:val="00D132B1"/>
    <w:rsid w:val="00D134F6"/>
    <w:rsid w:val="00D13FC2"/>
    <w:rsid w:val="00D1499B"/>
    <w:rsid w:val="00D14C4B"/>
    <w:rsid w:val="00D14FBC"/>
    <w:rsid w:val="00D1550C"/>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1F8"/>
    <w:rsid w:val="00D453E9"/>
    <w:rsid w:val="00D462BD"/>
    <w:rsid w:val="00D462CC"/>
    <w:rsid w:val="00D4632E"/>
    <w:rsid w:val="00D4723F"/>
    <w:rsid w:val="00D47564"/>
    <w:rsid w:val="00D47D25"/>
    <w:rsid w:val="00D50269"/>
    <w:rsid w:val="00D513BC"/>
    <w:rsid w:val="00D513C0"/>
    <w:rsid w:val="00D513C6"/>
    <w:rsid w:val="00D51D44"/>
    <w:rsid w:val="00D5222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1A2B"/>
    <w:rsid w:val="00D63479"/>
    <w:rsid w:val="00D638D8"/>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86D"/>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0B2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1E"/>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2FA0"/>
    <w:rsid w:val="00DF332C"/>
    <w:rsid w:val="00DF36C3"/>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1F"/>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7BF"/>
    <w:rsid w:val="00E35A26"/>
    <w:rsid w:val="00E36B2F"/>
    <w:rsid w:val="00E3710E"/>
    <w:rsid w:val="00E37192"/>
    <w:rsid w:val="00E377D8"/>
    <w:rsid w:val="00E37A58"/>
    <w:rsid w:val="00E408DB"/>
    <w:rsid w:val="00E40900"/>
    <w:rsid w:val="00E41459"/>
    <w:rsid w:val="00E41863"/>
    <w:rsid w:val="00E421C4"/>
    <w:rsid w:val="00E423DD"/>
    <w:rsid w:val="00E42FB3"/>
    <w:rsid w:val="00E4357B"/>
    <w:rsid w:val="00E43707"/>
    <w:rsid w:val="00E44342"/>
    <w:rsid w:val="00E4441F"/>
    <w:rsid w:val="00E44674"/>
    <w:rsid w:val="00E44EE4"/>
    <w:rsid w:val="00E4542B"/>
    <w:rsid w:val="00E463BD"/>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377"/>
    <w:rsid w:val="00E635C8"/>
    <w:rsid w:val="00E636C7"/>
    <w:rsid w:val="00E63933"/>
    <w:rsid w:val="00E63B81"/>
    <w:rsid w:val="00E647E9"/>
    <w:rsid w:val="00E64B30"/>
    <w:rsid w:val="00E65048"/>
    <w:rsid w:val="00E651A1"/>
    <w:rsid w:val="00E653FB"/>
    <w:rsid w:val="00E6567F"/>
    <w:rsid w:val="00E664F2"/>
    <w:rsid w:val="00E66730"/>
    <w:rsid w:val="00E66E05"/>
    <w:rsid w:val="00E67A32"/>
    <w:rsid w:val="00E67E16"/>
    <w:rsid w:val="00E70E7F"/>
    <w:rsid w:val="00E7158D"/>
    <w:rsid w:val="00E72C3C"/>
    <w:rsid w:val="00E742B9"/>
    <w:rsid w:val="00E74A7C"/>
    <w:rsid w:val="00E75351"/>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62A"/>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14"/>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3F1A"/>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2CF0"/>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47F"/>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9FD"/>
    <w:rsid w:val="00F71F9A"/>
    <w:rsid w:val="00F73050"/>
    <w:rsid w:val="00F734A5"/>
    <w:rsid w:val="00F7351C"/>
    <w:rsid w:val="00F73948"/>
    <w:rsid w:val="00F739C8"/>
    <w:rsid w:val="00F74642"/>
    <w:rsid w:val="00F75152"/>
    <w:rsid w:val="00F75273"/>
    <w:rsid w:val="00F75FF6"/>
    <w:rsid w:val="00F76803"/>
    <w:rsid w:val="00F7689F"/>
    <w:rsid w:val="00F7697F"/>
    <w:rsid w:val="00F77647"/>
    <w:rsid w:val="00F77C9B"/>
    <w:rsid w:val="00F77EA0"/>
    <w:rsid w:val="00F80451"/>
    <w:rsid w:val="00F80854"/>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08D8"/>
    <w:rsid w:val="00F919B9"/>
    <w:rsid w:val="00F92025"/>
    <w:rsid w:val="00F92264"/>
    <w:rsid w:val="00F925F8"/>
    <w:rsid w:val="00F92624"/>
    <w:rsid w:val="00F928DB"/>
    <w:rsid w:val="00F9317C"/>
    <w:rsid w:val="00F9351E"/>
    <w:rsid w:val="00F937D3"/>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0BEE"/>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A3C"/>
    <w:rsid w:val="00FF2FE8"/>
    <w:rsid w:val="00FF357A"/>
    <w:rsid w:val="00FF37B3"/>
    <w:rsid w:val="00FF38F1"/>
    <w:rsid w:val="00FF4BEE"/>
    <w:rsid w:val="00FF50CE"/>
    <w:rsid w:val="00FF5160"/>
    <w:rsid w:val="00FF653C"/>
    <w:rsid w:val="00FF66ED"/>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281523">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895917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6918056">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23814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49156477">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4023</TotalTime>
  <Pages>2</Pages>
  <Words>202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759</cp:revision>
  <cp:lastPrinted>2016-03-25T18:53:00Z</cp:lastPrinted>
  <dcterms:created xsi:type="dcterms:W3CDTF">2020-07-20T10:19:00Z</dcterms:created>
  <dcterms:modified xsi:type="dcterms:W3CDTF">2021-05-11T13:25:00Z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